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D0" w:rsidRPr="00D84321" w:rsidRDefault="00ED5CC5" w:rsidP="00870BD0">
      <w:pPr>
        <w:spacing w:line="480" w:lineRule="auto"/>
        <w:rPr>
          <w:b/>
          <w:lang w:val="en-US"/>
        </w:rPr>
      </w:pPr>
      <w:r w:rsidRPr="00D84321">
        <w:rPr>
          <w:b/>
          <w:lang w:val="en-US"/>
        </w:rPr>
        <w:t>Supplemental</w:t>
      </w:r>
      <w:r w:rsidR="00870BD0" w:rsidRPr="00D84321">
        <w:rPr>
          <w:b/>
          <w:lang w:val="en-US"/>
        </w:rPr>
        <w:t xml:space="preserve"> file 2. Factors associated with clinical improvement (versus no clinical improvement) in physical fatigue for female participants (n= 147)</w:t>
      </w: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26"/>
        <w:gridCol w:w="850"/>
        <w:gridCol w:w="425"/>
        <w:gridCol w:w="851"/>
        <w:gridCol w:w="425"/>
        <w:gridCol w:w="1134"/>
        <w:gridCol w:w="709"/>
        <w:gridCol w:w="567"/>
        <w:gridCol w:w="1134"/>
      </w:tblGrid>
      <w:tr w:rsidR="00870BD0" w:rsidRPr="00D84321" w:rsidTr="006741B9">
        <w:trPr>
          <w:trHeight w:val="32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CA3299">
            <w:pPr>
              <w:spacing w:line="480" w:lineRule="auto"/>
              <w:rPr>
                <w:b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6741B9" w:rsidP="00870BD0">
            <w:pPr>
              <w:spacing w:line="48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     </w:t>
            </w:r>
            <w:r w:rsidR="00870BD0" w:rsidRPr="00D84321">
              <w:rPr>
                <w:b/>
                <w:lang w:val="en-US"/>
              </w:rPr>
              <w:t>Unadjusted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CA3299">
            <w:pPr>
              <w:spacing w:line="480" w:lineRule="auto"/>
              <w:jc w:val="center"/>
              <w:rPr>
                <w:i/>
                <w:lang w:val="en-US"/>
              </w:rPr>
            </w:pPr>
          </w:p>
        </w:tc>
      </w:tr>
      <w:tr w:rsidR="00870BD0" w:rsidRPr="00D84321" w:rsidTr="006741B9">
        <w:trPr>
          <w:trHeight w:val="323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CA3299">
            <w:pPr>
              <w:spacing w:line="480" w:lineRule="auto"/>
              <w:rPr>
                <w:b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Clinical improvement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color w:val="FF0000"/>
                <w:lang w:val="en-US"/>
              </w:rPr>
            </w:pPr>
            <w:r w:rsidRPr="00D84321">
              <w:rPr>
                <w:lang w:val="en-US"/>
              </w:rPr>
              <w:t>in physical fatigue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No clinical improvement in physical fatigue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proofErr w:type="spellStart"/>
            <w:r w:rsidRPr="00D84321">
              <w:rPr>
                <w:lang w:val="en-US"/>
              </w:rPr>
              <w:t>cOR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95% CI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CA3299">
            <w:pPr>
              <w:spacing w:line="480" w:lineRule="auto"/>
              <w:jc w:val="center"/>
              <w:rPr>
                <w:i/>
                <w:lang w:val="en-US"/>
              </w:rPr>
            </w:pPr>
            <w:r w:rsidRPr="00D84321">
              <w:rPr>
                <w:i/>
                <w:lang w:val="en-US"/>
              </w:rPr>
              <w:t>p</w:t>
            </w:r>
          </w:p>
        </w:tc>
      </w:tr>
      <w:tr w:rsidR="00870BD0" w:rsidRPr="009F4C2F" w:rsidTr="0041055F">
        <w:trPr>
          <w:trHeight w:val="425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CA3299">
            <w:pPr>
              <w:spacing w:line="480" w:lineRule="auto"/>
              <w:ind w:right="-70"/>
              <w:rPr>
                <w:lang w:val="en-US"/>
              </w:rPr>
            </w:pPr>
            <w:proofErr w:type="gramStart"/>
            <w:r w:rsidRPr="00D84321">
              <w:rPr>
                <w:lang w:val="en-US"/>
              </w:rPr>
              <w:t>n</w:t>
            </w:r>
            <w:proofErr w:type="gramEnd"/>
            <w:r w:rsidRPr="00D84321">
              <w:rPr>
                <w:lang w:val="en-US"/>
              </w:rPr>
              <w:t xml:space="preserve"> (%)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>B</w:t>
            </w:r>
            <w:r w:rsidR="006741B9">
              <w:rPr>
                <w:lang w:val="en-US"/>
              </w:rPr>
              <w:t xml:space="preserve">aseline score physical fatigue, </w:t>
            </w:r>
            <w:r w:rsidRPr="00D84321">
              <w:rPr>
                <w:lang w:val="en-US"/>
              </w:rPr>
              <w:t>mean (SD)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>Age, mean (SD)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>Living with a partner, n (%)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 xml:space="preserve">   No (ref)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 xml:space="preserve">   Yes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 xml:space="preserve">High education, n (%) 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 xml:space="preserve">   No (ref)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 xml:space="preserve">   Yes</w:t>
            </w:r>
          </w:p>
          <w:p w:rsidR="00870BD0" w:rsidRPr="00D84321" w:rsidRDefault="00870BD0" w:rsidP="00CA3299">
            <w:pPr>
              <w:spacing w:line="360" w:lineRule="auto"/>
              <w:ind w:right="-70"/>
              <w:rPr>
                <w:lang w:val="en-US"/>
              </w:rPr>
            </w:pPr>
            <w:r w:rsidRPr="00D84321">
              <w:rPr>
                <w:lang w:val="en-US"/>
              </w:rPr>
              <w:t xml:space="preserve">Months since diagnosis, mean (SD) </w:t>
            </w:r>
          </w:p>
          <w:p w:rsidR="00870BD0" w:rsidRPr="00D84321" w:rsidRDefault="00870BD0" w:rsidP="00CA3299">
            <w:pPr>
              <w:spacing w:line="480" w:lineRule="auto"/>
              <w:ind w:right="-70"/>
              <w:rPr>
                <w:lang w:val="en-US"/>
              </w:rPr>
            </w:pPr>
            <w:r w:rsidRPr="00D84321">
              <w:rPr>
                <w:lang w:val="en-US"/>
              </w:rPr>
              <w:t xml:space="preserve">Treatment, n (%) </w:t>
            </w:r>
          </w:p>
          <w:p w:rsidR="00870BD0" w:rsidRPr="00D84321" w:rsidRDefault="00870BD0" w:rsidP="00CA3299">
            <w:pPr>
              <w:spacing w:line="480" w:lineRule="auto"/>
              <w:ind w:right="-70"/>
              <w:rPr>
                <w:lang w:val="en-US"/>
              </w:rPr>
            </w:pPr>
            <w:r w:rsidRPr="00D84321">
              <w:rPr>
                <w:lang w:val="en-US"/>
              </w:rPr>
              <w:t xml:space="preserve">   Non-systemic</w:t>
            </w:r>
          </w:p>
          <w:p w:rsidR="00870BD0" w:rsidRPr="00D84321" w:rsidRDefault="00870BD0" w:rsidP="00CA3299">
            <w:pPr>
              <w:spacing w:line="480" w:lineRule="auto"/>
              <w:ind w:right="-70"/>
              <w:rPr>
                <w:lang w:val="en-US"/>
              </w:rPr>
            </w:pPr>
            <w:r w:rsidRPr="00D84321">
              <w:rPr>
                <w:lang w:val="en-US"/>
              </w:rPr>
              <w:t xml:space="preserve">   Systemic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>Relapse/progression of cancer before</w:t>
            </w:r>
          </w:p>
          <w:p w:rsidR="00870BD0" w:rsidRPr="00D84321" w:rsidRDefault="00870BD0" w:rsidP="00CA3299">
            <w:pPr>
              <w:spacing w:line="480" w:lineRule="auto"/>
              <w:rPr>
                <w:sz w:val="16"/>
                <w:szCs w:val="16"/>
                <w:lang w:val="en-US"/>
              </w:rPr>
            </w:pPr>
            <w:r w:rsidRPr="00D84321">
              <w:rPr>
                <w:lang w:val="en-US"/>
              </w:rPr>
              <w:t>T0, n (%)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 xml:space="preserve">   No (ref)</w:t>
            </w:r>
          </w:p>
          <w:p w:rsidR="00870BD0" w:rsidRPr="00D84321" w:rsidRDefault="00870BD0" w:rsidP="00CA3299">
            <w:pPr>
              <w:spacing w:line="480" w:lineRule="auto"/>
              <w:ind w:right="-70"/>
              <w:rPr>
                <w:lang w:val="en-US"/>
              </w:rPr>
            </w:pPr>
            <w:r w:rsidRPr="00D84321">
              <w:rPr>
                <w:lang w:val="en-US"/>
              </w:rPr>
              <w:t xml:space="preserve">   Yes</w:t>
            </w:r>
          </w:p>
          <w:p w:rsidR="00870BD0" w:rsidRPr="00D84321" w:rsidRDefault="00870BD0" w:rsidP="00CA3299">
            <w:pPr>
              <w:spacing w:line="480" w:lineRule="auto"/>
              <w:ind w:right="-70"/>
              <w:rPr>
                <w:lang w:val="en-US"/>
              </w:rPr>
            </w:pPr>
            <w:r w:rsidRPr="00D84321">
              <w:rPr>
                <w:lang w:val="en-US"/>
              </w:rPr>
              <w:t xml:space="preserve">Comorbidity 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 xml:space="preserve">   No (ref)</w:t>
            </w:r>
          </w:p>
          <w:p w:rsidR="00870BD0" w:rsidRPr="00D84321" w:rsidRDefault="00870BD0" w:rsidP="00CA3299">
            <w:pPr>
              <w:spacing w:line="480" w:lineRule="auto"/>
              <w:ind w:right="-70"/>
              <w:rPr>
                <w:lang w:val="en-US"/>
              </w:rPr>
            </w:pPr>
            <w:r w:rsidRPr="00D84321">
              <w:rPr>
                <w:lang w:val="en-US"/>
              </w:rPr>
              <w:t xml:space="preserve">   Yes</w:t>
            </w:r>
          </w:p>
          <w:p w:rsidR="00870BD0" w:rsidRPr="00D84321" w:rsidRDefault="00870BD0" w:rsidP="00CA3299">
            <w:pPr>
              <w:spacing w:line="480" w:lineRule="auto"/>
              <w:ind w:right="-70"/>
              <w:rPr>
                <w:lang w:val="en-US"/>
              </w:rPr>
            </w:pPr>
            <w:r w:rsidRPr="00D84321">
              <w:rPr>
                <w:lang w:val="en-US"/>
              </w:rPr>
              <w:t xml:space="preserve">Smoking 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 xml:space="preserve">   No (ref)</w:t>
            </w:r>
          </w:p>
          <w:p w:rsidR="00870BD0" w:rsidRPr="00D84321" w:rsidRDefault="00870BD0" w:rsidP="00CA3299">
            <w:pPr>
              <w:spacing w:line="480" w:lineRule="auto"/>
              <w:ind w:right="-70"/>
              <w:rPr>
                <w:lang w:val="en-US"/>
              </w:rPr>
            </w:pPr>
            <w:r w:rsidRPr="00D84321">
              <w:rPr>
                <w:lang w:val="en-US"/>
              </w:rPr>
              <w:t xml:space="preserve">   Yes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lastRenderedPageBreak/>
              <w:t>Physical activity score, mean (SD)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41055F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lastRenderedPageBreak/>
              <w:t>44 (30)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15.3 (3.4)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53.8 (9.3)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11 (31)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32 (29)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13 (23)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31 (35)</w:t>
            </w:r>
          </w:p>
          <w:p w:rsidR="00870BD0" w:rsidRPr="00D84321" w:rsidRDefault="00DA37D0" w:rsidP="00CA329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="00870BD0" w:rsidRPr="00D84321">
              <w:rPr>
                <w:lang w:val="en-US"/>
              </w:rPr>
              <w:t>.</w:t>
            </w:r>
            <w:r>
              <w:rPr>
                <w:lang w:val="en-US"/>
              </w:rPr>
              <w:t>3 (15.0</w:t>
            </w:r>
            <w:r w:rsidR="00870BD0" w:rsidRPr="00D84321">
              <w:rPr>
                <w:lang w:val="en-US"/>
              </w:rPr>
              <w:t>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5 (29)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 xml:space="preserve">38 </w:t>
            </w:r>
            <w:r w:rsidR="005A0C78">
              <w:rPr>
                <w:lang w:val="en-US"/>
              </w:rPr>
              <w:t>(29</w:t>
            </w:r>
            <w:bookmarkStart w:id="0" w:name="_GoBack"/>
            <w:bookmarkEnd w:id="0"/>
            <w:r w:rsidRPr="00D84321">
              <w:rPr>
                <w:lang w:val="en-US"/>
              </w:rPr>
              <w:t>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38 (28)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5 (50)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30 (30)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13 (29)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42 (32)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2 (14)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lastRenderedPageBreak/>
              <w:t>4.5 (3.2)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41055F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lastRenderedPageBreak/>
              <w:t>103 (70)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12.5 (3.4)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55.8 (8.1)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25 (69)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78 (71)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 xml:space="preserve">44 (77) 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57 (65)</w:t>
            </w:r>
          </w:p>
          <w:p w:rsidR="00870BD0" w:rsidRPr="00D84321" w:rsidRDefault="00DA37D0" w:rsidP="00CA329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16.4 (14</w:t>
            </w:r>
            <w:r w:rsidR="00870BD0" w:rsidRPr="00D84321">
              <w:rPr>
                <w:lang w:val="en-US"/>
              </w:rPr>
              <w:t>.0)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12 (71)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91 (71)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97 (72)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5 (50)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71 (70)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32 (71)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 xml:space="preserve"> 91 (68)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12 (86)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lastRenderedPageBreak/>
              <w:t>3.6 (2.5)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41055F">
            <w:pPr>
              <w:spacing w:line="480" w:lineRule="auto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1.29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0.97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1.0</w:t>
            </w:r>
          </w:p>
          <w:p w:rsidR="00870BD0" w:rsidRPr="00D84321" w:rsidRDefault="006741B9" w:rsidP="00CA329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0.93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1.0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1.84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1.0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1.0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1.00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1.0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2.55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1.0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0.96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6741B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1.0</w:t>
            </w:r>
          </w:p>
          <w:p w:rsidR="00870BD0" w:rsidRPr="00D84321" w:rsidRDefault="00870BD0" w:rsidP="006741B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0.36</w:t>
            </w:r>
          </w:p>
          <w:p w:rsidR="00870BD0" w:rsidRPr="00D84321" w:rsidRDefault="00870BD0" w:rsidP="006741B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lastRenderedPageBreak/>
              <w:t>1.12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41055F">
            <w:pPr>
              <w:spacing w:line="480" w:lineRule="auto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(1.14-1.47)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(0.93-1.01)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 w:rsidDel="000C48EE">
              <w:rPr>
                <w:lang w:val="en-US"/>
              </w:rPr>
              <w:t xml:space="preserve"> 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6741B9" w:rsidP="00CA329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(0.41-2.12</w:t>
            </w:r>
            <w:r w:rsidR="00870BD0" w:rsidRPr="00D84321">
              <w:rPr>
                <w:lang w:val="en-US"/>
              </w:rPr>
              <w:t>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(1.86-3.93)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(0.99-1.03)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(0.33-3.04)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9F4C2F" w:rsidP="00CA329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(0.7</w:t>
            </w:r>
            <w:r w:rsidR="00870BD0" w:rsidRPr="00D84321">
              <w:rPr>
                <w:lang w:val="en-US"/>
              </w:rPr>
              <w:t>-9.3)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(0.44-2.08)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>(0.08-1.69)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lastRenderedPageBreak/>
              <w:t>(0.99-1.28)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BD0" w:rsidRPr="00D84321" w:rsidRDefault="00870BD0" w:rsidP="0041055F">
            <w:pPr>
              <w:spacing w:line="480" w:lineRule="auto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&lt;0.001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0.191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0.867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0.114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0.480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0.997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0.156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  <w:r w:rsidRPr="00D84321">
              <w:rPr>
                <w:lang w:val="en-US"/>
              </w:rPr>
              <w:t>0.921</w:t>
            </w:r>
          </w:p>
          <w:p w:rsidR="00870BD0" w:rsidRPr="00D84321" w:rsidRDefault="00870BD0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t>0.195</w:t>
            </w:r>
          </w:p>
          <w:p w:rsidR="00870BD0" w:rsidRPr="00D84321" w:rsidRDefault="00870BD0" w:rsidP="00CA3299">
            <w:pPr>
              <w:spacing w:line="480" w:lineRule="auto"/>
              <w:rPr>
                <w:lang w:val="en-US"/>
              </w:rPr>
            </w:pPr>
            <w:r w:rsidRPr="00D84321">
              <w:rPr>
                <w:lang w:val="en-US"/>
              </w:rPr>
              <w:lastRenderedPageBreak/>
              <w:t>0.08</w:t>
            </w:r>
          </w:p>
        </w:tc>
      </w:tr>
    </w:tbl>
    <w:p w:rsidR="00870BD0" w:rsidRPr="00D84321" w:rsidRDefault="00870BD0" w:rsidP="00870BD0">
      <w:pPr>
        <w:spacing w:line="480" w:lineRule="auto"/>
        <w:ind w:left="-510"/>
        <w:rPr>
          <w:lang w:val="en-US"/>
        </w:rPr>
      </w:pPr>
      <w:proofErr w:type="spellStart"/>
      <w:proofErr w:type="gramStart"/>
      <w:r w:rsidRPr="00D84321">
        <w:rPr>
          <w:lang w:val="en-US"/>
        </w:rPr>
        <w:lastRenderedPageBreak/>
        <w:t>cOR</w:t>
      </w:r>
      <w:proofErr w:type="spellEnd"/>
      <w:proofErr w:type="gramEnd"/>
      <w:r w:rsidRPr="00D84321">
        <w:rPr>
          <w:lang w:val="en-US"/>
        </w:rPr>
        <w:t xml:space="preserve"> crude odds ratio; </w:t>
      </w:r>
      <w:proofErr w:type="spellStart"/>
      <w:r w:rsidRPr="00D84321">
        <w:rPr>
          <w:lang w:val="en-US"/>
        </w:rPr>
        <w:t>aOR</w:t>
      </w:r>
      <w:proofErr w:type="spellEnd"/>
      <w:r w:rsidRPr="00D84321">
        <w:rPr>
          <w:lang w:val="en-US"/>
        </w:rPr>
        <w:t xml:space="preserve"> adjusted odds ratio. </w:t>
      </w:r>
      <w:proofErr w:type="gramStart"/>
      <w:r w:rsidRPr="00D84321">
        <w:rPr>
          <w:lang w:val="en-US"/>
        </w:rPr>
        <w:t>95% CI, 95% Confidence Interval.</w:t>
      </w:r>
      <w:proofErr w:type="gramEnd"/>
    </w:p>
    <w:p w:rsidR="00870BD0" w:rsidRDefault="00870BD0" w:rsidP="00870BD0">
      <w:pPr>
        <w:spacing w:line="480" w:lineRule="auto"/>
        <w:ind w:left="-510"/>
        <w:rPr>
          <w:lang w:val="en-US"/>
        </w:rPr>
      </w:pPr>
      <w:r w:rsidRPr="00D84321">
        <w:rPr>
          <w:lang w:val="en-US"/>
        </w:rPr>
        <w:t>Numbers may be less than 147 (range 145-147) because of missing data.</w:t>
      </w:r>
    </w:p>
    <w:p w:rsidR="00870BD0" w:rsidRDefault="00870BD0" w:rsidP="00870BD0">
      <w:pPr>
        <w:spacing w:line="480" w:lineRule="auto"/>
        <w:ind w:left="-510"/>
        <w:rPr>
          <w:lang w:val="en-US"/>
        </w:rPr>
      </w:pPr>
    </w:p>
    <w:p w:rsidR="00DE1F50" w:rsidRPr="00870BD0" w:rsidRDefault="005A0C78">
      <w:pPr>
        <w:rPr>
          <w:lang w:val="en-US"/>
        </w:rPr>
      </w:pPr>
    </w:p>
    <w:sectPr w:rsidR="00DE1F50" w:rsidRPr="00870B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BD0"/>
    <w:rsid w:val="0041055F"/>
    <w:rsid w:val="004509A9"/>
    <w:rsid w:val="005A0C78"/>
    <w:rsid w:val="006741B9"/>
    <w:rsid w:val="00794B8A"/>
    <w:rsid w:val="00870BD0"/>
    <w:rsid w:val="008B4BCF"/>
    <w:rsid w:val="009D2C22"/>
    <w:rsid w:val="009E12C2"/>
    <w:rsid w:val="009F4C2F"/>
    <w:rsid w:val="00AD15B8"/>
    <w:rsid w:val="00B448BB"/>
    <w:rsid w:val="00D84321"/>
    <w:rsid w:val="00DA37D0"/>
    <w:rsid w:val="00DD54DC"/>
    <w:rsid w:val="00ED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B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B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1AB2B163</Template>
  <TotalTime>71</TotalTime>
  <Pages>2</Pages>
  <Words>226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universitetssykehus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Gunhild Maria Gjerset</dc:creator>
  <cp:lastModifiedBy>Gunhild Maria Gjerset</cp:lastModifiedBy>
  <cp:revision>7</cp:revision>
  <dcterms:created xsi:type="dcterms:W3CDTF">2018-12-13T10:39:00Z</dcterms:created>
  <dcterms:modified xsi:type="dcterms:W3CDTF">2018-12-13T11:54:00Z</dcterms:modified>
</cp:coreProperties>
</file>